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26-091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Sanitärarbeiten; 26-091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Sanitärarbeiten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